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B466A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John SPREGONELL</w:t>
      </w:r>
      <w:r>
        <w:t xml:space="preserve">      (fl.1483)</w:t>
      </w:r>
    </w:p>
    <w:p w14:paraId="02793092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>of Painthorpe, West Riding of Yorkshire.</w:t>
      </w:r>
    </w:p>
    <w:p w14:paraId="7E48FF44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5175D6AE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30B9AF3F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>Son of John Spregonell, senior(q.v.) and his wife, Margaret(q.v.).</w:t>
      </w:r>
    </w:p>
    <w:p w14:paraId="5E84DC27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9FE9CF6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27D84636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2F0A4BFA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>The Dean and Canons of St.Stephen’s Chapel in the Palace of Westminster</w:t>
      </w:r>
    </w:p>
    <w:p w14:paraId="39117ECD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ab/>
      </w:r>
      <w:r>
        <w:tab/>
        <w:t>brought a plaint of debt against him, his mother(q.v.), Thomas Porter of</w:t>
      </w:r>
    </w:p>
    <w:p w14:paraId="6F3A552A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Pledwick(q.v.) and Richard Spregonell of Painthorp(q.v.), as the </w:t>
      </w:r>
    </w:p>
    <w:p w14:paraId="2BE20C2B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ab/>
      </w:r>
      <w:r>
        <w:tab/>
        <w:t>executors of his father.  (ibid.)</w:t>
      </w:r>
    </w:p>
    <w:p w14:paraId="19F99448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16BA4CA6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</w:p>
    <w:p w14:paraId="041B4284" w14:textId="77777777" w:rsidR="00AF30C0" w:rsidRDefault="00AF30C0" w:rsidP="00AF30C0">
      <w:pPr>
        <w:pStyle w:val="NoSpacing"/>
        <w:tabs>
          <w:tab w:val="left" w:pos="720"/>
          <w:tab w:val="left" w:pos="1440"/>
        </w:tabs>
      </w:pPr>
      <w:r>
        <w:t>8 December 2019</w:t>
      </w:r>
    </w:p>
    <w:p w14:paraId="24D37D00" w14:textId="77777777" w:rsidR="006B2F86" w:rsidRPr="00E71FC3" w:rsidRDefault="00AF30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39774" w14:textId="77777777" w:rsidR="00AF30C0" w:rsidRDefault="00AF30C0" w:rsidP="00E71FC3">
      <w:pPr>
        <w:spacing w:after="0" w:line="240" w:lineRule="auto"/>
      </w:pPr>
      <w:r>
        <w:separator/>
      </w:r>
    </w:p>
  </w:endnote>
  <w:endnote w:type="continuationSeparator" w:id="0">
    <w:p w14:paraId="22D6A2B7" w14:textId="77777777" w:rsidR="00AF30C0" w:rsidRDefault="00AF30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B4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EF798" w14:textId="77777777" w:rsidR="00AF30C0" w:rsidRDefault="00AF30C0" w:rsidP="00E71FC3">
      <w:pPr>
        <w:spacing w:after="0" w:line="240" w:lineRule="auto"/>
      </w:pPr>
      <w:r>
        <w:separator/>
      </w:r>
    </w:p>
  </w:footnote>
  <w:footnote w:type="continuationSeparator" w:id="0">
    <w:p w14:paraId="6CE8C28D" w14:textId="77777777" w:rsidR="00AF30C0" w:rsidRDefault="00AF30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0C0"/>
    <w:rsid w:val="001A7C09"/>
    <w:rsid w:val="00577BD5"/>
    <w:rsid w:val="00656CBA"/>
    <w:rsid w:val="006A1F77"/>
    <w:rsid w:val="00733BE7"/>
    <w:rsid w:val="00AB52E8"/>
    <w:rsid w:val="00AF30C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49FE6"/>
  <w15:chartTrackingRefBased/>
  <w15:docId w15:val="{0D4D4EA0-B210-4789-A92A-56DEB073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F3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2019-12-21T21:34:00Z</dcterms:created>
  <dcterms:modified xsi:type="dcterms:W3CDTF">2019-12-21T21:35:00Z</dcterms:modified>
</cp:coreProperties>
</file>